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020DA2" w14:textId="69956AFD" w:rsidR="00CD721F" w:rsidRDefault="00CD721F" w:rsidP="00CD721F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Henry FERRERS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(fl.1484)</w:t>
      </w:r>
    </w:p>
    <w:p w14:paraId="24366A64" w14:textId="252EE387" w:rsidR="0022165F" w:rsidRDefault="0022165F" w:rsidP="00CD721F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Clerk.</w:t>
      </w:r>
    </w:p>
    <w:p w14:paraId="2C26EB50" w14:textId="6C1E18D4" w:rsidR="00CD721F" w:rsidRDefault="00CD721F" w:rsidP="00CD721F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</w:p>
    <w:p w14:paraId="59AB62C4" w14:textId="1EF8ECD2" w:rsidR="00CD721F" w:rsidRDefault="00CD721F" w:rsidP="00CD721F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</w:p>
    <w:p w14:paraId="4A975201" w14:textId="718C45C2" w:rsidR="00CD721F" w:rsidRDefault="00CD721F" w:rsidP="00CD721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Brother of </w:t>
      </w:r>
      <w:r>
        <w:rPr>
          <w:rFonts w:ascii="Times New Roman" w:hAnsi="Times New Roman" w:cs="Times New Roman"/>
          <w:sz w:val="24"/>
          <w:szCs w:val="24"/>
        </w:rPr>
        <w:t>Martin</w:t>
      </w:r>
      <w:r>
        <w:rPr>
          <w:rFonts w:ascii="Times New Roman" w:hAnsi="Times New Roman" w:cs="Times New Roman"/>
          <w:sz w:val="24"/>
          <w:szCs w:val="24"/>
        </w:rPr>
        <w:t>(q.v.).</w:t>
      </w:r>
    </w:p>
    <w:p w14:paraId="2A31C974" w14:textId="77777777" w:rsidR="00CD721F" w:rsidRDefault="00CD721F" w:rsidP="00CD721F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(Calendar of Inquisitions Post Mortem 1 Edward V to Richard III, vol.XXV 1483-5,</w:t>
      </w:r>
    </w:p>
    <w:p w14:paraId="4EA1F22E" w14:textId="2D5D1764" w:rsidR="00CD721F" w:rsidRDefault="00CD721F" w:rsidP="00CD721F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ed. Gordon McKelvie, pub. The Boydell Press 2021, p.20)</w:t>
      </w:r>
    </w:p>
    <w:p w14:paraId="6757312A" w14:textId="1706104C" w:rsidR="00CD721F" w:rsidRDefault="00CD721F" w:rsidP="00CD721F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</w:p>
    <w:p w14:paraId="5EABE6A2" w14:textId="03BBC972" w:rsidR="00CD721F" w:rsidRDefault="00CD721F" w:rsidP="00CD721F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</w:p>
    <w:p w14:paraId="562BBFCD" w14:textId="21DBE289" w:rsidR="00CD721F" w:rsidRDefault="00CD721F" w:rsidP="00CD721F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22 Aug.1484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Martin died, and he was his heir.     (ibid.)</w:t>
      </w:r>
    </w:p>
    <w:p w14:paraId="0B8E5600" w14:textId="6E85E243" w:rsidR="00CD721F" w:rsidRDefault="00CD721F" w:rsidP="00CD721F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</w:p>
    <w:p w14:paraId="2146213F" w14:textId="1A763FF0" w:rsidR="00CD721F" w:rsidRDefault="00CD721F" w:rsidP="00CD721F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</w:p>
    <w:p w14:paraId="457F89B1" w14:textId="1CD01BA4" w:rsidR="00CD721F" w:rsidRDefault="00CD721F" w:rsidP="00CD721F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17 October 2021</w:t>
      </w:r>
    </w:p>
    <w:p w14:paraId="76C115FA" w14:textId="77777777" w:rsidR="00CD721F" w:rsidRPr="00CD721F" w:rsidRDefault="00CD721F" w:rsidP="00CD721F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</w:p>
    <w:sectPr w:rsidR="00CD721F" w:rsidRPr="00CD721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2DBE04" w14:textId="77777777" w:rsidR="00CD721F" w:rsidRDefault="00CD721F" w:rsidP="009139A6">
      <w:r>
        <w:separator/>
      </w:r>
    </w:p>
  </w:endnote>
  <w:endnote w:type="continuationSeparator" w:id="0">
    <w:p w14:paraId="4471189C" w14:textId="77777777" w:rsidR="00CD721F" w:rsidRDefault="00CD721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D9BC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B219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A65A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C52978" w14:textId="77777777" w:rsidR="00CD721F" w:rsidRDefault="00CD721F" w:rsidP="009139A6">
      <w:r>
        <w:separator/>
      </w:r>
    </w:p>
  </w:footnote>
  <w:footnote w:type="continuationSeparator" w:id="0">
    <w:p w14:paraId="2EDFB81F" w14:textId="77777777" w:rsidR="00CD721F" w:rsidRDefault="00CD721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C119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2827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3299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721F"/>
    <w:rsid w:val="000666E0"/>
    <w:rsid w:val="0022165F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CD721F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41BB49"/>
  <w15:chartTrackingRefBased/>
  <w15:docId w15:val="{4843DC89-9525-448D-BB03-13FD1BDC4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9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2021-10-17T19:44:00Z</dcterms:created>
  <dcterms:modified xsi:type="dcterms:W3CDTF">2021-10-17T19:53:00Z</dcterms:modified>
</cp:coreProperties>
</file>